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38452D62" w:rsidR="00EA2B4A" w:rsidRPr="00A040A8" w:rsidRDefault="00EA2B4A" w:rsidP="00A040A8">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F742CD" w:rsidRPr="00F742CD">
        <w:rPr>
          <w:rFonts w:cstheme="minorHAnsi"/>
          <w:b/>
          <w:bCs/>
          <w:szCs w:val="18"/>
          <w:u w:val="single"/>
        </w:rPr>
        <w:t>Tomaszów Mazowiecki</w:t>
      </w:r>
      <w:r w:rsidR="00F45CBC" w:rsidRPr="00F45CBC">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F742CD" w:rsidRPr="00F742CD">
        <w:rPr>
          <w:rFonts w:cstheme="minorHAnsi"/>
          <w:b/>
          <w:bCs/>
          <w:szCs w:val="18"/>
          <w:u w:val="single"/>
        </w:rPr>
        <w:t xml:space="preserve">LKSN, stacja </w:t>
      </w:r>
      <w:proofErr w:type="spellStart"/>
      <w:r w:rsidR="00F742CD" w:rsidRPr="00F742CD">
        <w:rPr>
          <w:rFonts w:cstheme="minorHAnsi"/>
          <w:b/>
          <w:bCs/>
          <w:szCs w:val="18"/>
          <w:u w:val="single"/>
        </w:rPr>
        <w:t>trafo</w:t>
      </w:r>
      <w:proofErr w:type="spellEnd"/>
      <w:r w:rsidR="00F742CD" w:rsidRPr="00F742CD">
        <w:rPr>
          <w:rFonts w:cstheme="minorHAnsi"/>
          <w:b/>
          <w:bCs/>
          <w:szCs w:val="18"/>
          <w:u w:val="single"/>
        </w:rPr>
        <w:t xml:space="preserve"> napowietrzna 15/0,4kV, słup i rozłącznik SN, </w:t>
      </w:r>
      <w:proofErr w:type="spellStart"/>
      <w:r w:rsidR="00F742CD" w:rsidRPr="00F742CD">
        <w:rPr>
          <w:rFonts w:cstheme="minorHAnsi"/>
          <w:b/>
          <w:bCs/>
          <w:szCs w:val="18"/>
          <w:u w:val="single"/>
        </w:rPr>
        <w:t>LKnN</w:t>
      </w:r>
      <w:proofErr w:type="spellEnd"/>
      <w:r w:rsidR="00F742CD" w:rsidRPr="00F742CD">
        <w:rPr>
          <w:rFonts w:cstheme="minorHAnsi"/>
          <w:b/>
          <w:bCs/>
          <w:szCs w:val="18"/>
          <w:u w:val="single"/>
        </w:rPr>
        <w:t xml:space="preserve"> wraz z podziałem sieci 0,4kV w m. Żelechlin</w:t>
      </w:r>
      <w:r w:rsidRPr="00A040A8">
        <w:rPr>
          <w:rFonts w:cstheme="minorHAnsi"/>
          <w:b/>
          <w:bCs/>
          <w:szCs w:val="18"/>
          <w:u w:val="single"/>
        </w:rPr>
        <w:t>”</w:t>
      </w:r>
      <w:r w:rsidRPr="00A040A8">
        <w:rPr>
          <w:rFonts w:cstheme="minorHAnsi"/>
          <w:szCs w:val="18"/>
        </w:rPr>
        <w:t xml:space="preserve"> – zgodnie z załącznikiem nr </w:t>
      </w:r>
      <w:r w:rsidRPr="00A040A8">
        <w:rPr>
          <w:rFonts w:cstheme="minorHAnsi"/>
          <w:b/>
          <w:szCs w:val="18"/>
        </w:rPr>
        <w:t>1.7 do SWZ</w:t>
      </w:r>
      <w:r w:rsidRPr="00A040A8">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3C543EEC" w:rsidR="00EA2B4A" w:rsidRPr="00507469" w:rsidRDefault="00F742CD" w:rsidP="00EA2B4A">
      <w:pPr>
        <w:pStyle w:val="Akapitzlist"/>
        <w:spacing w:before="120" w:line="276" w:lineRule="auto"/>
        <w:ind w:left="284"/>
        <w:outlineLvl w:val="0"/>
        <w:rPr>
          <w:rFonts w:cs="Calibri"/>
          <w:bCs/>
          <w:szCs w:val="18"/>
        </w:rPr>
      </w:pPr>
      <w:r w:rsidRPr="00F742CD">
        <w:rPr>
          <w:rFonts w:cs="Calibri"/>
          <w:b/>
          <w:szCs w:val="18"/>
          <w:u w:val="single"/>
        </w:rPr>
        <w:t>30 miesięcy</w:t>
      </w:r>
      <w:r w:rsidR="0037433D" w:rsidRPr="0037433D">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77777777" w:rsidR="00EA2B4A" w:rsidRPr="00784AAC" w:rsidRDefault="00EA2B4A" w:rsidP="00EA2B4A">
      <w:pPr>
        <w:rPr>
          <w:rFonts w:cstheme="minorHAnsi"/>
          <w:szCs w:val="18"/>
        </w:rPr>
      </w:pPr>
      <w:r w:rsidRPr="00784AAC">
        <w:rPr>
          <w:rFonts w:cstheme="minorHAnsi"/>
          <w:szCs w:val="18"/>
        </w:rPr>
        <w:t xml:space="preserve">Załącznik nr 1.5  –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15D3819B" w14:textId="446D9BDF" w:rsidR="00A656E4" w:rsidRPr="00784AAC" w:rsidRDefault="00EA2B4A" w:rsidP="00EA2B4A">
      <w:pPr>
        <w:rPr>
          <w:rFonts w:cstheme="minorHAnsi"/>
          <w:szCs w:val="18"/>
        </w:rPr>
      </w:pPr>
      <w:r w:rsidRPr="00784AAC">
        <w:rPr>
          <w:rFonts w:cstheme="minorHAnsi"/>
          <w:szCs w:val="18"/>
        </w:rPr>
        <w:t>Załącznik nr 1.8 – Mapk</w:t>
      </w:r>
      <w:r w:rsidR="005F42A0">
        <w:rPr>
          <w:rFonts w:cstheme="minorHAnsi"/>
          <w:szCs w:val="18"/>
        </w:rPr>
        <w:t>a</w:t>
      </w:r>
      <w:r w:rsidRPr="00784AAC">
        <w:rPr>
          <w:rFonts w:cstheme="minorHAnsi"/>
          <w:szCs w:val="18"/>
        </w:rPr>
        <w:t xml:space="preserve"> podglądow</w:t>
      </w:r>
      <w:r w:rsidR="005F42A0">
        <w:rPr>
          <w:rFonts w:cstheme="minorHAnsi"/>
          <w:szCs w:val="18"/>
        </w:rPr>
        <w:t>a</w:t>
      </w:r>
      <w:r w:rsidR="00A656E4">
        <w:rPr>
          <w:rFonts w:cstheme="minorHAnsi"/>
          <w:szCs w:val="18"/>
        </w:rPr>
        <w:t xml:space="preserve"> </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1DCA5" w14:textId="77777777" w:rsidR="00DA57AA" w:rsidRDefault="00DA57AA" w:rsidP="00582CE9">
      <w:pPr>
        <w:spacing w:after="0"/>
      </w:pPr>
      <w:r>
        <w:separator/>
      </w:r>
    </w:p>
  </w:endnote>
  <w:endnote w:type="continuationSeparator" w:id="0">
    <w:p w14:paraId="2453486F" w14:textId="77777777" w:rsidR="00DA57AA" w:rsidRDefault="00DA57A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DFA30" w14:textId="77777777" w:rsidR="00DA57AA" w:rsidRDefault="00DA57AA" w:rsidP="00582CE9">
      <w:pPr>
        <w:spacing w:after="0"/>
      </w:pPr>
      <w:r>
        <w:separator/>
      </w:r>
    </w:p>
  </w:footnote>
  <w:footnote w:type="continuationSeparator" w:id="0">
    <w:p w14:paraId="62756EA1" w14:textId="77777777" w:rsidR="00DA57AA" w:rsidRDefault="00DA57AA"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32D919BE"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3358D3">
            <w:rPr>
              <w:rFonts w:asciiTheme="majorHAnsi" w:hAnsiTheme="majorHAnsi"/>
              <w:color w:val="000000" w:themeColor="text1"/>
              <w:sz w:val="14"/>
              <w:szCs w:val="18"/>
            </w:rPr>
            <w:t>01006</w:t>
          </w:r>
          <w:r w:rsidR="00C13454" w:rsidRPr="00C13454">
            <w:rPr>
              <w:rFonts w:asciiTheme="majorHAnsi" w:hAnsiTheme="majorHAnsi"/>
              <w:color w:val="000000" w:themeColor="text1"/>
              <w:sz w:val="14"/>
              <w:szCs w:val="18"/>
            </w:rPr>
            <w:t>/202</w:t>
          </w:r>
          <w:r w:rsidR="003358D3">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352C"/>
    <w:rsid w:val="00003B5C"/>
    <w:rsid w:val="00004FFA"/>
    <w:rsid w:val="00005D70"/>
    <w:rsid w:val="00006603"/>
    <w:rsid w:val="00007721"/>
    <w:rsid w:val="00013A18"/>
    <w:rsid w:val="00015893"/>
    <w:rsid w:val="00015F25"/>
    <w:rsid w:val="0001730C"/>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566"/>
    <w:rsid w:val="00242800"/>
    <w:rsid w:val="0024291C"/>
    <w:rsid w:val="00243739"/>
    <w:rsid w:val="00244861"/>
    <w:rsid w:val="00257F22"/>
    <w:rsid w:val="00260452"/>
    <w:rsid w:val="00264A06"/>
    <w:rsid w:val="002654BF"/>
    <w:rsid w:val="00265B9D"/>
    <w:rsid w:val="00270752"/>
    <w:rsid w:val="00272149"/>
    <w:rsid w:val="002743D5"/>
    <w:rsid w:val="00275885"/>
    <w:rsid w:val="002768AC"/>
    <w:rsid w:val="00277DBC"/>
    <w:rsid w:val="002942B6"/>
    <w:rsid w:val="002958A7"/>
    <w:rsid w:val="002A2347"/>
    <w:rsid w:val="002A3129"/>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301C3"/>
    <w:rsid w:val="003332D3"/>
    <w:rsid w:val="003358D3"/>
    <w:rsid w:val="003416E3"/>
    <w:rsid w:val="00342A59"/>
    <w:rsid w:val="00345315"/>
    <w:rsid w:val="00347E8D"/>
    <w:rsid w:val="00350CE1"/>
    <w:rsid w:val="00351B86"/>
    <w:rsid w:val="0035323D"/>
    <w:rsid w:val="00362C4E"/>
    <w:rsid w:val="00366FFB"/>
    <w:rsid w:val="0036754D"/>
    <w:rsid w:val="00367567"/>
    <w:rsid w:val="00370D98"/>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7A0D"/>
    <w:rsid w:val="003903C2"/>
    <w:rsid w:val="00392A23"/>
    <w:rsid w:val="00394675"/>
    <w:rsid w:val="00394B7D"/>
    <w:rsid w:val="00395F60"/>
    <w:rsid w:val="003A2072"/>
    <w:rsid w:val="003A3C40"/>
    <w:rsid w:val="003A448C"/>
    <w:rsid w:val="003A4CC6"/>
    <w:rsid w:val="003A5D11"/>
    <w:rsid w:val="003A7C03"/>
    <w:rsid w:val="003B00B8"/>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2F5D"/>
    <w:rsid w:val="00424CDB"/>
    <w:rsid w:val="004257E0"/>
    <w:rsid w:val="004322B6"/>
    <w:rsid w:val="004329A0"/>
    <w:rsid w:val="00432ADE"/>
    <w:rsid w:val="004367FB"/>
    <w:rsid w:val="00436F85"/>
    <w:rsid w:val="0044580F"/>
    <w:rsid w:val="0044629B"/>
    <w:rsid w:val="00446544"/>
    <w:rsid w:val="00446871"/>
    <w:rsid w:val="00446E2F"/>
    <w:rsid w:val="00460DFC"/>
    <w:rsid w:val="00463679"/>
    <w:rsid w:val="004644EA"/>
    <w:rsid w:val="00466493"/>
    <w:rsid w:val="00473D75"/>
    <w:rsid w:val="00474D4A"/>
    <w:rsid w:val="0047759A"/>
    <w:rsid w:val="0048543D"/>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7573"/>
    <w:rsid w:val="004E759D"/>
    <w:rsid w:val="004F0C4A"/>
    <w:rsid w:val="004F20AD"/>
    <w:rsid w:val="004F36DB"/>
    <w:rsid w:val="004F56AC"/>
    <w:rsid w:val="004F5916"/>
    <w:rsid w:val="004F6B10"/>
    <w:rsid w:val="004F75D2"/>
    <w:rsid w:val="005036EA"/>
    <w:rsid w:val="005045A8"/>
    <w:rsid w:val="0050671E"/>
    <w:rsid w:val="00507469"/>
    <w:rsid w:val="00510CC3"/>
    <w:rsid w:val="00517579"/>
    <w:rsid w:val="00520308"/>
    <w:rsid w:val="0052445E"/>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B0F3E"/>
    <w:rsid w:val="005B24A8"/>
    <w:rsid w:val="005B2B6D"/>
    <w:rsid w:val="005B36F4"/>
    <w:rsid w:val="005B3F04"/>
    <w:rsid w:val="005B6DC6"/>
    <w:rsid w:val="005B76BC"/>
    <w:rsid w:val="005C23E6"/>
    <w:rsid w:val="005C6812"/>
    <w:rsid w:val="005D118B"/>
    <w:rsid w:val="005D2D85"/>
    <w:rsid w:val="005D560F"/>
    <w:rsid w:val="005D74EB"/>
    <w:rsid w:val="005E314E"/>
    <w:rsid w:val="005E330A"/>
    <w:rsid w:val="005E49ED"/>
    <w:rsid w:val="005E4AA3"/>
    <w:rsid w:val="005E79E5"/>
    <w:rsid w:val="005E7E77"/>
    <w:rsid w:val="005F05E3"/>
    <w:rsid w:val="005F23E1"/>
    <w:rsid w:val="005F42A0"/>
    <w:rsid w:val="005F4F27"/>
    <w:rsid w:val="005F5BC0"/>
    <w:rsid w:val="006005F4"/>
    <w:rsid w:val="0060087A"/>
    <w:rsid w:val="006028D0"/>
    <w:rsid w:val="006055FD"/>
    <w:rsid w:val="006064FB"/>
    <w:rsid w:val="00613F9F"/>
    <w:rsid w:val="00615F40"/>
    <w:rsid w:val="006209AE"/>
    <w:rsid w:val="00623B01"/>
    <w:rsid w:val="006240E4"/>
    <w:rsid w:val="00624A36"/>
    <w:rsid w:val="00625BB0"/>
    <w:rsid w:val="006261BB"/>
    <w:rsid w:val="00632314"/>
    <w:rsid w:val="00637859"/>
    <w:rsid w:val="006405B4"/>
    <w:rsid w:val="00651856"/>
    <w:rsid w:val="0065322E"/>
    <w:rsid w:val="00655DA8"/>
    <w:rsid w:val="00657232"/>
    <w:rsid w:val="00660237"/>
    <w:rsid w:val="006701EC"/>
    <w:rsid w:val="00670935"/>
    <w:rsid w:val="00670CE4"/>
    <w:rsid w:val="0067116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B094C"/>
    <w:rsid w:val="007B0FF0"/>
    <w:rsid w:val="007B50D8"/>
    <w:rsid w:val="007C0A5A"/>
    <w:rsid w:val="007C1317"/>
    <w:rsid w:val="007C2418"/>
    <w:rsid w:val="007C2FF4"/>
    <w:rsid w:val="007C6687"/>
    <w:rsid w:val="007C67FA"/>
    <w:rsid w:val="007D0675"/>
    <w:rsid w:val="007D1209"/>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7A7E"/>
    <w:rsid w:val="00831596"/>
    <w:rsid w:val="00834673"/>
    <w:rsid w:val="00837B4D"/>
    <w:rsid w:val="0084138D"/>
    <w:rsid w:val="00841871"/>
    <w:rsid w:val="00841F97"/>
    <w:rsid w:val="00842578"/>
    <w:rsid w:val="00847B49"/>
    <w:rsid w:val="00852695"/>
    <w:rsid w:val="008548B7"/>
    <w:rsid w:val="00857549"/>
    <w:rsid w:val="00861F8A"/>
    <w:rsid w:val="008644A0"/>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826"/>
    <w:rsid w:val="008D0EB4"/>
    <w:rsid w:val="008D6A33"/>
    <w:rsid w:val="008D6FD3"/>
    <w:rsid w:val="008E0A10"/>
    <w:rsid w:val="008E19FD"/>
    <w:rsid w:val="008E2EA9"/>
    <w:rsid w:val="008E41A4"/>
    <w:rsid w:val="008E4838"/>
    <w:rsid w:val="008E4B7C"/>
    <w:rsid w:val="008E5286"/>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3695"/>
    <w:rsid w:val="00944154"/>
    <w:rsid w:val="00944BEA"/>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58D0"/>
    <w:rsid w:val="009D5A1B"/>
    <w:rsid w:val="009D7472"/>
    <w:rsid w:val="009E0A88"/>
    <w:rsid w:val="009E14B0"/>
    <w:rsid w:val="009E2CB5"/>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3299"/>
    <w:rsid w:val="00A450E8"/>
    <w:rsid w:val="00A45792"/>
    <w:rsid w:val="00A467CA"/>
    <w:rsid w:val="00A473D7"/>
    <w:rsid w:val="00A5134A"/>
    <w:rsid w:val="00A5153E"/>
    <w:rsid w:val="00A52105"/>
    <w:rsid w:val="00A52D8E"/>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699"/>
    <w:rsid w:val="00AB179D"/>
    <w:rsid w:val="00AB5621"/>
    <w:rsid w:val="00AB6B2D"/>
    <w:rsid w:val="00AB7248"/>
    <w:rsid w:val="00AB78A2"/>
    <w:rsid w:val="00AC1668"/>
    <w:rsid w:val="00AC25B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7ED"/>
    <w:rsid w:val="00C874E6"/>
    <w:rsid w:val="00C9504B"/>
    <w:rsid w:val="00C96E50"/>
    <w:rsid w:val="00C973F3"/>
    <w:rsid w:val="00CB2D26"/>
    <w:rsid w:val="00CB3A6F"/>
    <w:rsid w:val="00CC3D46"/>
    <w:rsid w:val="00CC4D56"/>
    <w:rsid w:val="00CD2022"/>
    <w:rsid w:val="00CD3E59"/>
    <w:rsid w:val="00CD4B4F"/>
    <w:rsid w:val="00CE241C"/>
    <w:rsid w:val="00CE2F55"/>
    <w:rsid w:val="00CE5A24"/>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C2"/>
    <w:rsid w:val="00D516C1"/>
    <w:rsid w:val="00D6344F"/>
    <w:rsid w:val="00D64C01"/>
    <w:rsid w:val="00D64CFF"/>
    <w:rsid w:val="00D657AC"/>
    <w:rsid w:val="00D7386D"/>
    <w:rsid w:val="00D753B7"/>
    <w:rsid w:val="00D80ACF"/>
    <w:rsid w:val="00D80C6F"/>
    <w:rsid w:val="00D80E4A"/>
    <w:rsid w:val="00D8328D"/>
    <w:rsid w:val="00D850BC"/>
    <w:rsid w:val="00D8799B"/>
    <w:rsid w:val="00D91442"/>
    <w:rsid w:val="00D94B59"/>
    <w:rsid w:val="00D9793B"/>
    <w:rsid w:val="00DA42EF"/>
    <w:rsid w:val="00DA43B6"/>
    <w:rsid w:val="00DA57AA"/>
    <w:rsid w:val="00DA5E31"/>
    <w:rsid w:val="00DA64DB"/>
    <w:rsid w:val="00DB1E5E"/>
    <w:rsid w:val="00DB2BFF"/>
    <w:rsid w:val="00DB3B99"/>
    <w:rsid w:val="00DB3CE0"/>
    <w:rsid w:val="00DB4140"/>
    <w:rsid w:val="00DB4320"/>
    <w:rsid w:val="00DB4393"/>
    <w:rsid w:val="00DB713D"/>
    <w:rsid w:val="00DC76F0"/>
    <w:rsid w:val="00DC7E48"/>
    <w:rsid w:val="00DD06C0"/>
    <w:rsid w:val="00DD3156"/>
    <w:rsid w:val="00DD4558"/>
    <w:rsid w:val="00DD7013"/>
    <w:rsid w:val="00DE1789"/>
    <w:rsid w:val="00DE1877"/>
    <w:rsid w:val="00DE2A42"/>
    <w:rsid w:val="00DE3208"/>
    <w:rsid w:val="00DE5745"/>
    <w:rsid w:val="00DE622F"/>
    <w:rsid w:val="00DF2ED5"/>
    <w:rsid w:val="00DF5439"/>
    <w:rsid w:val="00DF72C3"/>
    <w:rsid w:val="00E048E3"/>
    <w:rsid w:val="00E10E14"/>
    <w:rsid w:val="00E12F47"/>
    <w:rsid w:val="00E164C1"/>
    <w:rsid w:val="00E16545"/>
    <w:rsid w:val="00E2123D"/>
    <w:rsid w:val="00E22922"/>
    <w:rsid w:val="00E30653"/>
    <w:rsid w:val="00E30B4B"/>
    <w:rsid w:val="00E33932"/>
    <w:rsid w:val="00E413AB"/>
    <w:rsid w:val="00E41451"/>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238E"/>
    <w:rsid w:val="00E92F67"/>
    <w:rsid w:val="00E94113"/>
    <w:rsid w:val="00E95B91"/>
    <w:rsid w:val="00EA2B4A"/>
    <w:rsid w:val="00EA425C"/>
    <w:rsid w:val="00EA6557"/>
    <w:rsid w:val="00EA6B97"/>
    <w:rsid w:val="00EB216E"/>
    <w:rsid w:val="00EB3304"/>
    <w:rsid w:val="00EB5BFC"/>
    <w:rsid w:val="00EC07C0"/>
    <w:rsid w:val="00EC22FA"/>
    <w:rsid w:val="00EC30C5"/>
    <w:rsid w:val="00EC4159"/>
    <w:rsid w:val="00EC7F14"/>
    <w:rsid w:val="00ED2FD4"/>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6024"/>
    <w:rsid w:val="00F32BD1"/>
    <w:rsid w:val="00F3444F"/>
    <w:rsid w:val="00F34E74"/>
    <w:rsid w:val="00F366E5"/>
    <w:rsid w:val="00F377D2"/>
    <w:rsid w:val="00F40848"/>
    <w:rsid w:val="00F414A5"/>
    <w:rsid w:val="00F42D1F"/>
    <w:rsid w:val="00F4472A"/>
    <w:rsid w:val="00F44D06"/>
    <w:rsid w:val="00F45C48"/>
    <w:rsid w:val="00F45CBC"/>
    <w:rsid w:val="00F466B5"/>
    <w:rsid w:val="00F4718C"/>
    <w:rsid w:val="00F52272"/>
    <w:rsid w:val="00F527EB"/>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1CED"/>
    <w:rsid w:val="00FD22AB"/>
    <w:rsid w:val="00FD2808"/>
    <w:rsid w:val="00FD3338"/>
    <w:rsid w:val="00FD4B8D"/>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1.docx</dmsv2BaseFileName>
    <dmsv2BaseDisplayName xmlns="http://schemas.microsoft.com/sharepoint/v3">Załącznik nr 1 do SWZ część 1</dmsv2BaseDisplayName>
    <dmsv2SWPP2ObjectNumber xmlns="http://schemas.microsoft.com/sharepoint/v3">POST/DYS/OLD/GZ/01006/2026                        </dmsv2SWPP2ObjectNumber>
    <dmsv2SWPP2SumMD5 xmlns="http://schemas.microsoft.com/sharepoint/v3">a0099564b6333cef0fb0dcdf6dbf67d8</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24793899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FJ3FSM7XJ42E-2144144896-27518</_dlc_DocId>
    <_dlc_DocIdUrl xmlns="a19cb1c7-c5c7-46d4-85ae-d83685407bba">
      <Url>https://swpp2.dms.gkpge.pl/sites/43/_layouts/15/DocIdRedir.aspx?ID=FJ3FSM7XJ42E-2144144896-27518</Url>
      <Description>FJ3FSM7XJ42E-2144144896-27518</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093636F1-DE24-4F6F-AD5F-9F8C1427CB08}"/>
</file>

<file path=customXml/itemProps3.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17</Pages>
  <Words>5228</Words>
  <Characters>31374</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2026-03-25T06:27:00Z</dcterms:created>
  <dcterms:modified xsi:type="dcterms:W3CDTF">2026-03-25T06:28:00Z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9ef17236-0908-41cc-b03a-90e4183729a8</vt:lpwstr>
  </property>
</Properties>
</file>